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415" w:rsidRDefault="00565415" w:rsidP="0056541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Margery SCARESBREK</w:t>
      </w:r>
      <w:r>
        <w:rPr>
          <w:rStyle w:val="Hyperlink"/>
          <w:u w:val="none"/>
        </w:rPr>
        <w:t xml:space="preserve">       (fl.1459)</w:t>
      </w:r>
    </w:p>
    <w:p w:rsidR="00565415" w:rsidRDefault="00565415" w:rsidP="0056541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565415" w:rsidRDefault="00565415" w:rsidP="0056541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565415" w:rsidRDefault="00565415" w:rsidP="0056541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Sister of Oliver Langton, Parson of Wigan, </w:t>
      </w:r>
      <w:proofErr w:type="gramStart"/>
      <w:r>
        <w:rPr>
          <w:rStyle w:val="Hyperlink"/>
          <w:u w:val="none"/>
        </w:rPr>
        <w:t>Lancashire(</w:t>
      </w:r>
      <w:proofErr w:type="gramEnd"/>
      <w:r>
        <w:rPr>
          <w:rStyle w:val="Hyperlink"/>
          <w:u w:val="none"/>
        </w:rPr>
        <w:t>q.v.).</w:t>
      </w:r>
    </w:p>
    <w:p w:rsidR="00565415" w:rsidRDefault="00565415" w:rsidP="0056541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color w:val="auto"/>
          <w:u w:val="none"/>
        </w:rPr>
        <w:t>(</w:t>
      </w:r>
      <w:hyperlink r:id="rId7" w:history="1">
        <w:r w:rsidRPr="008B3567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ref. DDSC 28/9)</w:t>
      </w:r>
    </w:p>
    <w:p w:rsidR="00565415" w:rsidRDefault="00565415" w:rsidP="0056541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= Henry.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565415" w:rsidRDefault="00565415" w:rsidP="0056541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565415" w:rsidRDefault="00565415" w:rsidP="0056541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565415" w:rsidRDefault="00565415" w:rsidP="0056541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  6 Sep.1459</w:t>
      </w:r>
      <w:r>
        <w:rPr>
          <w:rStyle w:val="Hyperlink"/>
          <w:u w:val="none"/>
        </w:rPr>
        <w:tab/>
        <w:t xml:space="preserve">Oliver granted her “All the </w:t>
      </w:r>
      <w:proofErr w:type="spellStart"/>
      <w:r>
        <w:rPr>
          <w:rStyle w:val="Hyperlink"/>
          <w:u w:val="none"/>
        </w:rPr>
        <w:t>tende</w:t>
      </w:r>
      <w:proofErr w:type="spell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shafe</w:t>
      </w:r>
      <w:proofErr w:type="spellEnd"/>
      <w:r>
        <w:rPr>
          <w:rStyle w:val="Hyperlink"/>
          <w:u w:val="none"/>
        </w:rPr>
        <w:t xml:space="preserve"> of the town of Dalton”.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565415" w:rsidRDefault="00565415" w:rsidP="0056541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565415" w:rsidRDefault="00565415" w:rsidP="0056541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565415" w:rsidRDefault="00565415" w:rsidP="0056541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14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415" w:rsidRDefault="00565415" w:rsidP="00920DE3">
      <w:pPr>
        <w:spacing w:after="0" w:line="240" w:lineRule="auto"/>
      </w:pPr>
      <w:r>
        <w:separator/>
      </w:r>
    </w:p>
  </w:endnote>
  <w:endnote w:type="continuationSeparator" w:id="0">
    <w:p w:rsidR="00565415" w:rsidRDefault="0056541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415" w:rsidRDefault="00565415" w:rsidP="00920DE3">
      <w:pPr>
        <w:spacing w:after="0" w:line="240" w:lineRule="auto"/>
      </w:pPr>
      <w:r>
        <w:separator/>
      </w:r>
    </w:p>
  </w:footnote>
  <w:footnote w:type="continuationSeparator" w:id="0">
    <w:p w:rsidR="00565415" w:rsidRDefault="0056541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415"/>
    <w:rsid w:val="00120749"/>
    <w:rsid w:val="0056541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6541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6541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2015-06-06T20:42:00Z</dcterms:created>
  <dcterms:modified xsi:type="dcterms:W3CDTF">2015-06-06T20:43:00Z</dcterms:modified>
</cp:coreProperties>
</file>